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86464C" w:rsidRDefault="00744310" w:rsidP="00695C0C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695C0C" w:rsidRPr="00695C0C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Михаила </w:t>
      </w:r>
    </w:p>
    <w:p w:rsidR="00695C0C" w:rsidRDefault="00695C0C" w:rsidP="00695C0C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695C0C">
        <w:rPr>
          <w:rFonts w:eastAsia="Arial"/>
          <w:b/>
          <w:kern w:val="3"/>
          <w:sz w:val="24"/>
          <w:szCs w:val="24"/>
          <w:lang w:eastAsia="zh-CN"/>
        </w:rPr>
        <w:t>Тухачевского, д. 3</w:t>
      </w:r>
    </w:p>
    <w:p w:rsidR="00695C0C" w:rsidRDefault="00695C0C" w:rsidP="00695C0C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55511A" w:rsidRDefault="0010435B" w:rsidP="0055511A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87C7B" w:rsidRPr="00F87C7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55511A" w:rsidRPr="0055511A">
        <w:t xml:space="preserve"> 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55511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5511A" w:rsidRPr="0055511A">
        <w:rPr>
          <w:b/>
          <w:color w:val="000000"/>
          <w:kern w:val="3"/>
          <w:sz w:val="24"/>
          <w:szCs w:val="24"/>
          <w:lang w:eastAsia="zh-CN" w:bidi="hi-IN"/>
        </w:rPr>
        <w:t>5 600 000,00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5511A">
        <w:rPr>
          <w:color w:val="000000"/>
          <w:kern w:val="3"/>
          <w:sz w:val="24"/>
          <w:szCs w:val="24"/>
          <w:lang w:eastAsia="zh-CN" w:bidi="hi-IN"/>
        </w:rPr>
        <w:t>р</w:t>
      </w:r>
      <w:r w:rsidR="00F04A82" w:rsidRPr="00F04A82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F04A82" w:rsidRPr="00F04A82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04A82" w:rsidRPr="00F04A82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903E2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5511A" w:rsidRPr="0055511A">
        <w:rPr>
          <w:b/>
          <w:color w:val="000000"/>
          <w:kern w:val="3"/>
          <w:sz w:val="24"/>
          <w:szCs w:val="24"/>
          <w:lang w:eastAsia="zh-CN" w:bidi="hi-IN"/>
        </w:rPr>
        <w:t>1 450 000,00</w:t>
      </w:r>
      <w:r w:rsidR="0055511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D5ECF" w:rsidRPr="007D5ECF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5511A" w:rsidRPr="0055511A">
        <w:rPr>
          <w:b/>
          <w:bCs/>
          <w:color w:val="000000"/>
          <w:kern w:val="3"/>
          <w:sz w:val="24"/>
          <w:szCs w:val="24"/>
          <w:lang w:eastAsia="zh-CN" w:bidi="hi-IN"/>
        </w:rPr>
        <w:t>211 500,00</w:t>
      </w:r>
      <w:r w:rsidR="0055511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5511A" w:rsidRPr="0055511A">
        <w:rPr>
          <w:b/>
          <w:bCs/>
          <w:color w:val="000000"/>
          <w:kern w:val="3"/>
          <w:sz w:val="24"/>
          <w:szCs w:val="24"/>
          <w:lang w:eastAsia="zh-CN" w:bidi="hi-IN"/>
        </w:rPr>
        <w:t>105 750,00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511A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92F7E"/>
    <w:rsid w:val="00695C0C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64C"/>
    <w:rsid w:val="00864D74"/>
    <w:rsid w:val="008775CC"/>
    <w:rsid w:val="008B408D"/>
    <w:rsid w:val="008C05F3"/>
    <w:rsid w:val="008C46E1"/>
    <w:rsid w:val="008C7074"/>
    <w:rsid w:val="008D308F"/>
    <w:rsid w:val="00903E2A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4A82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87C7B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F9D26-BF6F-454B-8C70-AA44D0941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23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2610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32</cp:revision>
  <cp:lastPrinted>2023-02-01T06:27:00Z</cp:lastPrinted>
  <dcterms:created xsi:type="dcterms:W3CDTF">2024-06-18T11:39:00Z</dcterms:created>
  <dcterms:modified xsi:type="dcterms:W3CDTF">2024-07-01T06:53:00Z</dcterms:modified>
</cp:coreProperties>
</file>